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B87F9" w14:textId="48779320"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75054">
        <w:t>53660</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7C8487BA" w14:textId="77777777" w:rsidTr="00CC0624">
        <w:trPr>
          <w:trHeight w:val="576"/>
        </w:trPr>
        <w:tc>
          <w:tcPr>
            <w:tcW w:w="4590" w:type="dxa"/>
          </w:tcPr>
          <w:bookmarkStart w:id="2" w:name="DocumentStyle"/>
          <w:p w14:paraId="651C54B0" w14:textId="3F22924B" w:rsidR="00E710D3" w:rsidRPr="00E710D3" w:rsidRDefault="00000000" w:rsidP="00912358">
            <w:pPr>
              <w:spacing w:after="0" w:line="240" w:lineRule="auto"/>
              <w:ind w:firstLine="0"/>
              <w:jc w:val="left"/>
              <w:rPr>
                <w:b/>
                <w:szCs w:val="20"/>
              </w:rPr>
            </w:pPr>
            <w:sdt>
              <w:sdtPr>
                <w:rPr>
                  <w:b/>
                  <w:caps/>
                  <w:szCs w:val="20"/>
                </w:rPr>
                <w:alias w:val="Case Style"/>
                <w:tag w:val="CS"/>
                <w:id w:val="-920102863"/>
                <w:placeholder>
                  <w:docPart w:val="23728EBDA29147FAB8A8CC17F3020E8C"/>
                </w:placeholder>
                <w15:appearance w15:val="hidden"/>
              </w:sdtPr>
              <w:sdtContent>
                <w:r w:rsidR="00C75054">
                  <w:rPr>
                    <w:b/>
                    <w:caps/>
                    <w:szCs w:val="20"/>
                  </w:rPr>
                  <w:t xml:space="preserve">APPLICATION OF CLEARWATER OPERATING SERVICES LLC AND KNOB HILL WATER SYSTEM FOR SALE, TRANSFER, OR MERGER OF FACILITIES AND CERTIFICATE RIGHTS IN DENTON COUNTY </w:t>
                </w:r>
              </w:sdtContent>
            </w:sdt>
            <w:bookmarkEnd w:id="2"/>
            <w:r w:rsidR="00912358">
              <w:rPr>
                <w:b/>
                <w:caps/>
                <w:szCs w:val="20"/>
              </w:rPr>
              <w:t xml:space="preserve"> </w:t>
            </w:r>
          </w:p>
        </w:tc>
        <w:tc>
          <w:tcPr>
            <w:tcW w:w="572" w:type="dxa"/>
            <w:noWrap/>
          </w:tcPr>
          <w:p w14:paraId="4956D7C5" w14:textId="77777777" w:rsidR="00C75054" w:rsidRDefault="00C75054" w:rsidP="008647EB">
            <w:pPr>
              <w:spacing w:after="0" w:line="240" w:lineRule="auto"/>
              <w:ind w:firstLine="0"/>
              <w:rPr>
                <w:b/>
                <w:szCs w:val="20"/>
              </w:rPr>
            </w:pPr>
            <w:r>
              <w:rPr>
                <w:b/>
                <w:szCs w:val="20"/>
              </w:rPr>
              <w:t>§</w:t>
            </w:r>
          </w:p>
          <w:p w14:paraId="612DFACD" w14:textId="77777777" w:rsidR="00C75054" w:rsidRDefault="00C75054" w:rsidP="008647EB">
            <w:pPr>
              <w:spacing w:after="0" w:line="240" w:lineRule="auto"/>
              <w:ind w:firstLine="0"/>
              <w:rPr>
                <w:b/>
                <w:szCs w:val="20"/>
              </w:rPr>
            </w:pPr>
            <w:r>
              <w:rPr>
                <w:b/>
                <w:szCs w:val="20"/>
              </w:rPr>
              <w:t>§</w:t>
            </w:r>
          </w:p>
          <w:p w14:paraId="394F1FB0" w14:textId="77777777" w:rsidR="00C75054" w:rsidRDefault="00C75054" w:rsidP="008647EB">
            <w:pPr>
              <w:spacing w:after="0" w:line="240" w:lineRule="auto"/>
              <w:ind w:firstLine="0"/>
              <w:rPr>
                <w:b/>
                <w:szCs w:val="20"/>
              </w:rPr>
            </w:pPr>
            <w:r>
              <w:rPr>
                <w:b/>
                <w:szCs w:val="20"/>
              </w:rPr>
              <w:t>§</w:t>
            </w:r>
          </w:p>
          <w:p w14:paraId="542D981D" w14:textId="77777777" w:rsidR="00C75054" w:rsidRDefault="00C75054" w:rsidP="008647EB">
            <w:pPr>
              <w:spacing w:after="0" w:line="240" w:lineRule="auto"/>
              <w:ind w:firstLine="0"/>
              <w:rPr>
                <w:b/>
                <w:szCs w:val="20"/>
              </w:rPr>
            </w:pPr>
            <w:r>
              <w:rPr>
                <w:b/>
                <w:szCs w:val="20"/>
              </w:rPr>
              <w:t>§</w:t>
            </w:r>
          </w:p>
          <w:p w14:paraId="256366B7" w14:textId="77777777" w:rsidR="00C75054" w:rsidRDefault="00C75054" w:rsidP="008647EB">
            <w:pPr>
              <w:spacing w:after="0" w:line="240" w:lineRule="auto"/>
              <w:ind w:firstLine="0"/>
              <w:rPr>
                <w:b/>
                <w:szCs w:val="20"/>
              </w:rPr>
            </w:pPr>
            <w:r>
              <w:rPr>
                <w:b/>
                <w:szCs w:val="20"/>
              </w:rPr>
              <w:t>§</w:t>
            </w:r>
          </w:p>
          <w:p w14:paraId="1975BED4" w14:textId="71683DFD" w:rsidR="00DA790F" w:rsidRPr="008647EB" w:rsidRDefault="00C75054" w:rsidP="008647EB">
            <w:pPr>
              <w:spacing w:after="0" w:line="240" w:lineRule="auto"/>
              <w:ind w:firstLine="0"/>
              <w:rPr>
                <w:b/>
                <w:szCs w:val="20"/>
              </w:rPr>
            </w:pPr>
            <w:r>
              <w:rPr>
                <w:b/>
                <w:szCs w:val="20"/>
              </w:rPr>
              <w:t>§</w:t>
            </w:r>
          </w:p>
        </w:tc>
        <w:tc>
          <w:tcPr>
            <w:tcW w:w="4198" w:type="dxa"/>
          </w:tcPr>
          <w:p w14:paraId="552685C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1E64CE7"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B21033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357E05D" w14:textId="77777777" w:rsidR="00DA790F" w:rsidRPr="008647EB" w:rsidRDefault="00DA790F" w:rsidP="008647EB">
      <w:pPr>
        <w:spacing w:after="0" w:line="240" w:lineRule="auto"/>
        <w:ind w:firstLine="0"/>
        <w:jc w:val="center"/>
        <w:rPr>
          <w:b/>
          <w:caps/>
        </w:rPr>
      </w:pPr>
    </w:p>
    <w:p w14:paraId="5D46F194" w14:textId="745F83A7" w:rsidR="00DA790F" w:rsidRPr="008647EB" w:rsidRDefault="00C75054" w:rsidP="008C04AB">
      <w:pPr>
        <w:pStyle w:val="CaseCaption"/>
      </w:pPr>
      <w:r>
        <w:t>Commission Staff’s Recommendation on the Sufficiency of the documents</w:t>
      </w:r>
    </w:p>
    <w:p w14:paraId="0DA083C2" w14:textId="61EB5ED3" w:rsidR="00C75054" w:rsidRDefault="00C75054" w:rsidP="00F54DF7">
      <w:pPr>
        <w:pStyle w:val="Paragraph"/>
      </w:pPr>
      <w:r>
        <w:t xml:space="preserve">On May 26, 2022, Clearwater Operating Services, LLC (Clearwater) and Knob Hill Water System (Knob Hill) (collectively, Applicants) filed an application for the sale and transfer of facilities and certificate rights in Denton County under the provisions of Texas Water Code § 13.301 and 16 Texas Administrative Code § 24.239. </w:t>
      </w:r>
    </w:p>
    <w:p w14:paraId="0F376251" w14:textId="14052ED5" w:rsidR="00F54DF7" w:rsidRPr="00F54DF7" w:rsidRDefault="00F54DF7" w:rsidP="00F54DF7">
      <w:pPr>
        <w:pStyle w:val="Paragraph"/>
      </w:pPr>
      <w:r>
        <w:rPr>
          <w:iCs/>
        </w:rPr>
        <w:t xml:space="preserve">On </w:t>
      </w:r>
      <w:r w:rsidR="00FC56D0">
        <w:rPr>
          <w:iCs/>
        </w:rPr>
        <w:t>March 20, 2024</w:t>
      </w:r>
      <w:r w:rsidR="007E3A22">
        <w:rPr>
          <w:iCs/>
        </w:rPr>
        <w:t xml:space="preserve">, </w:t>
      </w:r>
      <w:r>
        <w:rPr>
          <w:iCs/>
        </w:rPr>
        <w:t xml:space="preserve">the administrative law judge (ALJ) filed Order No. </w:t>
      </w:r>
      <w:r w:rsidR="00FC56D0">
        <w:rPr>
          <w:iCs/>
        </w:rPr>
        <w:t>24</w:t>
      </w:r>
      <w:r>
        <w:rPr>
          <w:iCs/>
        </w:rPr>
        <w:t>,</w:t>
      </w:r>
      <w:r w:rsidRPr="00D94E7F">
        <w:t xml:space="preserve"> </w:t>
      </w:r>
      <w:r w:rsidR="00FC56D0">
        <w:t>approving the sale and transfer to proceed and requiring the Applicants to file proof that the transaction has been completed and customer deposits, if any, have been addressed, no later than 30 days after the effective date. Order No. 8 also required the Staff (Staff) of the Public Utility Commission of Texas (Commission) to file a recommendation regarding the sufficiency of Applicants</w:t>
      </w:r>
      <w:r w:rsidR="006A670E">
        <w:t>’</w:t>
      </w:r>
      <w:r w:rsidR="00FC56D0">
        <w:t xml:space="preserve"> closing documents and to propose a schedule for continued processing of this docket within 15 days of the filing of the closing documents. Therefore, this pleading is timely filed.</w:t>
      </w:r>
    </w:p>
    <w:p w14:paraId="5AC38030" w14:textId="44D68902" w:rsidR="00F54DF7" w:rsidRDefault="00B50F0E" w:rsidP="00B50F0E">
      <w:pPr>
        <w:pStyle w:val="Heading1"/>
        <w:tabs>
          <w:tab w:val="clear" w:pos="1440"/>
        </w:tabs>
        <w:ind w:left="0" w:right="0"/>
      </w:pPr>
      <w:r>
        <w:t>SUFFICIENCY</w:t>
      </w:r>
      <w:r w:rsidR="00FC56D0">
        <w:t xml:space="preserve"> OF CLOSING DOCUMENTS</w:t>
      </w:r>
    </w:p>
    <w:p w14:paraId="19198536" w14:textId="475BDC0D" w:rsidR="00F54DF7" w:rsidRPr="00FE5A24" w:rsidRDefault="00FC56D0" w:rsidP="00F54DF7">
      <w:pPr>
        <w:pStyle w:val="Paragraph"/>
      </w:pPr>
      <w:r>
        <w:t xml:space="preserve">Staff reviewed Clearwater’s April 25, 2024, filing, and as detailed in the memorandum of Jolie Mathis, Infrastructure Division, recommends that </w:t>
      </w:r>
      <w:r w:rsidR="00D55C33">
        <w:t>Clearwater’s filing is not sufficient to show proof of a completed sale. Additionally, Staff recommends that the Applicants must also file documentation that customer deposits have been transferred or refunded to the customers with interest.</w:t>
      </w:r>
    </w:p>
    <w:p w14:paraId="03181EF2" w14:textId="77777777" w:rsidR="00FE5A24" w:rsidRDefault="00B50F0E" w:rsidP="00B50F0E">
      <w:pPr>
        <w:pStyle w:val="Heading1"/>
        <w:tabs>
          <w:tab w:val="clear" w:pos="1440"/>
        </w:tabs>
        <w:ind w:left="0" w:right="0"/>
      </w:pPr>
      <w:r>
        <w:t>PROCEDURAL SCHEDULE</w:t>
      </w:r>
    </w:p>
    <w:p w14:paraId="4F67D17A" w14:textId="01E8B9B6" w:rsidR="00FE5A24" w:rsidRPr="00FE5A24" w:rsidRDefault="00D55C33" w:rsidP="00FE5A24">
      <w:pPr>
        <w:pStyle w:val="Paragraph"/>
      </w:pPr>
      <w:r>
        <w:t>In accordance with Staff</w:t>
      </w:r>
      <w:r w:rsidR="0060454D">
        <w:t>’</w:t>
      </w:r>
      <w:r>
        <w:t>s deficiency recommendation, Staff does not propose a procedural schedule for further processing of the docket at this time. Staff intends to propose a procedural schedule alongside a subsequent recommendation that the documents be found sufficient.</w:t>
      </w:r>
    </w:p>
    <w:p w14:paraId="5CDC0B90" w14:textId="77777777" w:rsidR="00DA790F" w:rsidRDefault="00B50F0E" w:rsidP="00B50F0E">
      <w:pPr>
        <w:pStyle w:val="Heading1"/>
        <w:tabs>
          <w:tab w:val="clear" w:pos="1440"/>
        </w:tabs>
        <w:spacing w:after="120"/>
        <w:ind w:left="0" w:right="0"/>
      </w:pPr>
      <w:r w:rsidRPr="005E0AD2">
        <w:lastRenderedPageBreak/>
        <w:t>CONCLUSION</w:t>
      </w:r>
    </w:p>
    <w:p w14:paraId="00B486C8" w14:textId="77777777" w:rsidR="00DA790F" w:rsidRDefault="007E7DD1" w:rsidP="008C04AB">
      <w:pPr>
        <w:pStyle w:val="Paragraph"/>
      </w:pPr>
      <w:r>
        <w:t xml:space="preserve">Staff respectfully </w:t>
      </w:r>
      <w:r w:rsidR="00CC0624">
        <w:t>request</w:t>
      </w:r>
      <w:r w:rsidR="004B738D">
        <w:t>s</w:t>
      </w:r>
      <w:r>
        <w:t xml:space="preserve"> entry of an </w:t>
      </w:r>
      <w:r w:rsidRPr="008C04AB">
        <w:t>order</w:t>
      </w:r>
      <w:r>
        <w:t xml:space="preserve"> consistent with this pleading.</w:t>
      </w:r>
      <w:r w:rsidR="00101DD7" w:rsidRPr="0051021C">
        <w:t xml:space="preserve"> </w:t>
      </w:r>
    </w:p>
    <w:p w14:paraId="28A3569D" w14:textId="77777777" w:rsidR="00B50F0E" w:rsidRPr="00F71D87" w:rsidRDefault="00B50F0E" w:rsidP="00B50F0E">
      <w:pPr>
        <w:spacing w:after="0"/>
        <w:ind w:firstLine="0"/>
        <w:rPr>
          <w:szCs w:val="20"/>
        </w:rPr>
      </w:pPr>
    </w:p>
    <w:p w14:paraId="1D3E821B" w14:textId="77777777" w:rsidR="00CC0624" w:rsidRDefault="00CC0624" w:rsidP="00B50F0E">
      <w:pPr>
        <w:keepNext/>
        <w:spacing w:after="0"/>
        <w:ind w:firstLine="0"/>
        <w:rPr>
          <w:szCs w:val="20"/>
        </w:rPr>
      </w:pPr>
    </w:p>
    <w:p w14:paraId="02120637" w14:textId="3C6FE25D"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60454D">
        <w:rPr>
          <w:noProof/>
        </w:rPr>
        <w:t>May 10, 2024</w:t>
      </w:r>
      <w:r w:rsidRPr="00F71D87">
        <w:fldChar w:fldCharType="end"/>
      </w:r>
    </w:p>
    <w:p w14:paraId="088510E3" w14:textId="77777777" w:rsidR="00E72BC7" w:rsidRPr="00F71D87" w:rsidRDefault="00E72BC7" w:rsidP="00E72BC7">
      <w:pPr>
        <w:keepNext/>
        <w:spacing w:after="0" w:line="480" w:lineRule="auto"/>
        <w:ind w:left="3600"/>
        <w:rPr>
          <w:szCs w:val="20"/>
        </w:rPr>
      </w:pPr>
      <w:r w:rsidRPr="00F71D87">
        <w:rPr>
          <w:szCs w:val="20"/>
        </w:rPr>
        <w:t>Respectfully submitted,</w:t>
      </w:r>
    </w:p>
    <w:p w14:paraId="73E58654"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475F43FF" w14:textId="77777777" w:rsidR="00E72BC7" w:rsidRPr="00F71D87" w:rsidRDefault="00E72BC7" w:rsidP="00E72BC7">
      <w:pPr>
        <w:keepNext/>
        <w:spacing w:after="0" w:line="240" w:lineRule="auto"/>
        <w:ind w:left="4320" w:firstLine="0"/>
        <w:contextualSpacing/>
        <w:rPr>
          <w:b/>
        </w:rPr>
      </w:pPr>
      <w:r w:rsidRPr="00F71D87">
        <w:rPr>
          <w:b/>
        </w:rPr>
        <w:t>LEGAL DIVISION</w:t>
      </w:r>
    </w:p>
    <w:p w14:paraId="2CC06DC5" w14:textId="77777777" w:rsidR="00E72BC7" w:rsidRPr="00F71D87" w:rsidRDefault="00E72BC7" w:rsidP="00E72BC7">
      <w:pPr>
        <w:keepNext/>
        <w:spacing w:after="0" w:line="240" w:lineRule="auto"/>
        <w:ind w:firstLine="0"/>
        <w:rPr>
          <w:szCs w:val="20"/>
        </w:rPr>
      </w:pPr>
    </w:p>
    <w:p w14:paraId="6D3FFA20" w14:textId="77777777" w:rsidR="00E72BC7" w:rsidRDefault="00E72BC7" w:rsidP="00E72BC7">
      <w:pPr>
        <w:keepNext/>
        <w:spacing w:after="0" w:line="240" w:lineRule="auto"/>
        <w:ind w:left="4320" w:firstLine="0"/>
        <w:rPr>
          <w:szCs w:val="20"/>
        </w:rPr>
      </w:pPr>
      <w:r>
        <w:rPr>
          <w:szCs w:val="20"/>
        </w:rPr>
        <w:t>Marisa Lopez Wagley</w:t>
      </w:r>
    </w:p>
    <w:p w14:paraId="4A6B9C7A" w14:textId="77777777" w:rsidR="00E72BC7" w:rsidRDefault="00E72BC7" w:rsidP="00E72BC7">
      <w:pPr>
        <w:keepNext/>
        <w:spacing w:after="0" w:line="240" w:lineRule="auto"/>
        <w:ind w:left="4320" w:firstLine="0"/>
        <w:rPr>
          <w:szCs w:val="20"/>
        </w:rPr>
      </w:pPr>
      <w:r w:rsidRPr="00F71D87">
        <w:rPr>
          <w:szCs w:val="20"/>
        </w:rPr>
        <w:t>Division Director</w:t>
      </w:r>
    </w:p>
    <w:p w14:paraId="2155BB75" w14:textId="77777777" w:rsidR="00D55C33" w:rsidRDefault="00D55C33" w:rsidP="00E72BC7">
      <w:pPr>
        <w:keepNext/>
        <w:spacing w:after="0" w:line="240" w:lineRule="auto"/>
        <w:ind w:left="4320" w:firstLine="0"/>
        <w:rPr>
          <w:szCs w:val="20"/>
        </w:rPr>
      </w:pPr>
    </w:p>
    <w:p w14:paraId="7011FC8C" w14:textId="73896FDB" w:rsidR="00D55C33" w:rsidRDefault="00D55C33" w:rsidP="00E72BC7">
      <w:pPr>
        <w:keepNext/>
        <w:spacing w:after="0" w:line="240" w:lineRule="auto"/>
        <w:ind w:left="4320" w:firstLine="0"/>
        <w:rPr>
          <w:szCs w:val="20"/>
        </w:rPr>
      </w:pPr>
      <w:r>
        <w:rPr>
          <w:szCs w:val="20"/>
        </w:rPr>
        <w:t>Andy Aus</w:t>
      </w:r>
    </w:p>
    <w:p w14:paraId="44713874" w14:textId="37847D47" w:rsidR="00D55C33" w:rsidRPr="00F71D87" w:rsidRDefault="00D55C33" w:rsidP="00E72BC7">
      <w:pPr>
        <w:keepNext/>
        <w:spacing w:after="0" w:line="240" w:lineRule="auto"/>
        <w:ind w:left="4320" w:firstLine="0"/>
        <w:rPr>
          <w:szCs w:val="20"/>
        </w:rPr>
      </w:pPr>
      <w:r>
        <w:rPr>
          <w:szCs w:val="20"/>
        </w:rPr>
        <w:t>Managing Attorney</w:t>
      </w:r>
    </w:p>
    <w:p w14:paraId="1D5EE218" w14:textId="77777777" w:rsidR="00E72BC7" w:rsidRPr="00F71D87" w:rsidRDefault="00E72BC7" w:rsidP="00E72BC7">
      <w:pPr>
        <w:keepNext/>
        <w:spacing w:after="0" w:line="240" w:lineRule="auto"/>
        <w:ind w:left="4320" w:firstLine="0"/>
        <w:rPr>
          <w:szCs w:val="20"/>
        </w:rPr>
      </w:pPr>
    </w:p>
    <w:p w14:paraId="5C146A2A"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1639B6FC"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3F2DA056"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State Bar No. 24126088</w:t>
      </w:r>
    </w:p>
    <w:p w14:paraId="546CE553"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1701 N. Congress Avenue</w:t>
      </w:r>
    </w:p>
    <w:p w14:paraId="70A67212"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P.O. Box 13326</w:t>
      </w:r>
    </w:p>
    <w:p w14:paraId="3C732356"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Austin, Texas 78711-3326</w:t>
      </w:r>
    </w:p>
    <w:p w14:paraId="281F6B64"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936-7442</w:t>
      </w:r>
    </w:p>
    <w:p w14:paraId="5867AA4D"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936-7268 (facsimile)</w:t>
      </w:r>
    </w:p>
    <w:p w14:paraId="1BFD370C"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David.Berlin@puc.texas.gov</w:t>
      </w:r>
    </w:p>
    <w:p w14:paraId="5C35907D" w14:textId="77777777" w:rsidR="00B50F0E" w:rsidRDefault="00B50F0E" w:rsidP="00B50F0E">
      <w:pPr>
        <w:pStyle w:val="Paragraph"/>
        <w:ind w:firstLine="0"/>
      </w:pPr>
    </w:p>
    <w:p w14:paraId="0DF4F00B" w14:textId="77777777" w:rsidR="0059201D" w:rsidRPr="0051021C" w:rsidRDefault="0059201D" w:rsidP="00BB5A8B">
      <w:pPr>
        <w:pStyle w:val="Paragraph"/>
        <w:ind w:firstLine="0"/>
      </w:pPr>
    </w:p>
    <w:p w14:paraId="08A9874D" w14:textId="614A2B0A"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75054" w:rsidRPr="00EF7381">
        <w:t>Docket</w:t>
      </w:r>
      <w:r w:rsidR="00C75054" w:rsidRPr="00D92C94">
        <w:t xml:space="preserve"> No</w:t>
      </w:r>
      <w:r w:rsidR="00C75054" w:rsidRPr="008647EB">
        <w:t>.</w:t>
      </w:r>
      <w:r w:rsidR="00C75054">
        <w:t xml:space="preserve"> 53660</w:t>
      </w:r>
      <w:r w:rsidR="00C75054" w:rsidRPr="00C75054">
        <w:rPr>
          <w:rStyle w:val="PlaceholderText"/>
        </w:rPr>
        <w:t xml:space="preserve"> </w:t>
      </w:r>
      <w:r w:rsidRPr="007E3A22">
        <w:rPr>
          <w:bCs/>
        </w:rPr>
        <w:fldChar w:fldCharType="end"/>
      </w:r>
    </w:p>
    <w:p w14:paraId="6AB85C61" w14:textId="77777777" w:rsidR="00DA790F" w:rsidRPr="008647EB" w:rsidRDefault="00DA790F" w:rsidP="00092070">
      <w:pPr>
        <w:pStyle w:val="CaseCaption"/>
      </w:pPr>
      <w:r w:rsidRPr="008647EB">
        <w:t>CERTIFICATE OF SERVICE</w:t>
      </w:r>
    </w:p>
    <w:p w14:paraId="3DBCD30D" w14:textId="657A8823"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60454D">
        <w:rPr>
          <w:noProof/>
        </w:rPr>
        <w:t>May 10,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0FF95D16" w14:textId="77777777" w:rsidR="00B50F0E" w:rsidRPr="008647EB" w:rsidRDefault="00B50F0E" w:rsidP="00553B64">
      <w:pPr>
        <w:pStyle w:val="Paragraph"/>
        <w:keepNext/>
        <w:keepLines/>
      </w:pPr>
    </w:p>
    <w:p w14:paraId="6C74D3C8"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E72BC7" w:rsidRPr="00E72BC7">
        <w:rPr>
          <w:i/>
          <w:iCs/>
          <w:u w:val="single"/>
        </w:rPr>
        <w:t>David Berlin</w:t>
      </w:r>
      <w:r w:rsidRPr="008E575C">
        <w:rPr>
          <w:u w:val="single"/>
        </w:rPr>
        <w:tab/>
      </w:r>
      <w:r w:rsidRPr="008E575C">
        <w:rPr>
          <w:u w:val="single"/>
        </w:rPr>
        <w:tab/>
      </w:r>
    </w:p>
    <w:p w14:paraId="58ED81BC" w14:textId="77777777" w:rsidR="00B50F0E" w:rsidRPr="008E575C" w:rsidRDefault="00E72BC7" w:rsidP="00B50F0E">
      <w:pPr>
        <w:keepNext/>
        <w:spacing w:after="0" w:line="240" w:lineRule="auto"/>
        <w:ind w:left="4320" w:firstLine="0"/>
      </w:pPr>
      <w:r>
        <w:t>David Berlin</w:t>
      </w:r>
    </w:p>
    <w:p w14:paraId="2A9700A9"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0F966" w14:textId="77777777" w:rsidR="00F34A18" w:rsidRDefault="00F34A18">
      <w:pPr>
        <w:spacing w:after="0" w:line="240" w:lineRule="auto"/>
      </w:pPr>
      <w:r>
        <w:separator/>
      </w:r>
    </w:p>
  </w:endnote>
  <w:endnote w:type="continuationSeparator" w:id="0">
    <w:p w14:paraId="2A188268" w14:textId="77777777" w:rsidR="00F34A18" w:rsidRDefault="00F3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274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3BC0E0E" w14:textId="77777777" w:rsidR="00071BFA" w:rsidRDefault="00071BFA" w:rsidP="008016FB">
    <w:pPr>
      <w:pStyle w:val="Footer"/>
    </w:pPr>
  </w:p>
  <w:p w14:paraId="70740B52" w14:textId="77777777" w:rsidR="00071BFA" w:rsidRDefault="00071BFA" w:rsidP="008016FB"/>
  <w:p w14:paraId="2EE339A2"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5676"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2F33"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0C222" w14:textId="77777777" w:rsidR="00F34A18" w:rsidRDefault="00F34A18">
      <w:pPr>
        <w:spacing w:after="0" w:line="240" w:lineRule="auto"/>
      </w:pPr>
      <w:r>
        <w:separator/>
      </w:r>
    </w:p>
  </w:footnote>
  <w:footnote w:type="continuationSeparator" w:id="0">
    <w:p w14:paraId="52F9930D" w14:textId="77777777" w:rsidR="00F34A18" w:rsidRDefault="00F34A18">
      <w:pPr>
        <w:spacing w:after="0" w:line="240" w:lineRule="auto"/>
      </w:pPr>
      <w:r>
        <w:continuationSeparator/>
      </w:r>
    </w:p>
  </w:footnote>
  <w:footnote w:type="continuationNotice" w:id="1">
    <w:p w14:paraId="37D29B23" w14:textId="77777777" w:rsidR="00F34A18" w:rsidRDefault="00F34A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1D85"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79974"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41D5"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05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454D"/>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70E"/>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5054"/>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5C3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4A18"/>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6D0"/>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A96BC"/>
  <w15:chartTrackingRefBased/>
  <w15:docId w15:val="{A91CCCE9-2D96-4336-9FD1-BE3FE592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N:\Workshare\ALL%20MATTERS\Z-Form%20Fillables%20To%20Create\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728EBDA29147FAB8A8CC17F3020E8C"/>
        <w:category>
          <w:name w:val="General"/>
          <w:gallery w:val="placeholder"/>
        </w:category>
        <w:types>
          <w:type w:val="bbPlcHdr"/>
        </w:types>
        <w:behaviors>
          <w:behavior w:val="content"/>
        </w:behaviors>
        <w:guid w:val="{8F470D20-91B9-483C-8F83-428953C4093E}"/>
      </w:docPartPr>
      <w:docPartBody>
        <w:p w:rsidR="00386F70" w:rsidRDefault="00386F70">
          <w:pPr>
            <w:pStyle w:val="23728EBDA29147FAB8A8CC17F3020E8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F70"/>
    <w:rsid w:val="00386F70"/>
    <w:rsid w:val="004F4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6F70"/>
    <w:rPr>
      <w:color w:val="808080"/>
    </w:rPr>
  </w:style>
  <w:style w:type="paragraph" w:customStyle="1" w:styleId="23728EBDA29147FAB8A8CC17F3020E8C">
    <w:name w:val="23728EBDA29147FAB8A8CC17F3020E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Pleadings Shell</Template>
  <TotalTime>57</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53660 Staff</vt:lpstr>
    </vt:vector>
  </TitlesOfParts>
  <Manager/>
  <Company>Public Utility Commission of Texas</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53660 Staff</dc:title>
  <dc:subject/>
  <dc:creator>Floyd.Walker@puc.texas.gov</dc:creator>
  <cp:keywords>pleading</cp:keywords>
  <dc:description>Commission Staff’s</dc:description>
  <cp:lastModifiedBy>David Berlin</cp:lastModifiedBy>
  <cp:revision>2</cp:revision>
  <cp:lastPrinted>2006-01-30T16:46:00Z</cp:lastPrinted>
  <dcterms:created xsi:type="dcterms:W3CDTF">2024-05-10T12:29:00Z</dcterms:created>
  <dcterms:modified xsi:type="dcterms:W3CDTF">2024-05-10T13:38:00Z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53660</vt:r8>
  </property>
  <property fmtid="{D5CDD505-2E9C-101B-9397-08002B2CF9AE}" pid="3" name="DocStyle" linkTarget="DocumentStyle">
    <vt:lpwstr>APPLICATION OF CLEARWATER OPERATING SERVICES LLC AND KNOB HILL WATER SYSTEM FOR SALE, TRANSFER, OR MERGER OF FACILITIES AND CERTIFICATE RIGHTS IN DENTON COUNTY </vt:lpwstr>
  </property>
  <property fmtid="{D5CDD505-2E9C-101B-9397-08002B2CF9AE}" pid="4" name="Division">
    <vt:lpwstr>Legal</vt:lpwstr>
  </property>
  <property fmtid="{D5CDD505-2E9C-101B-9397-08002B2CF9AE}" pid="5" name="Matter" linkTarget="CaseType">
    <vt:lpwstr>Docket No. 53660 </vt:lpwstr>
  </property>
  <property fmtid="{D5CDD505-2E9C-101B-9397-08002B2CF9AE}" pid="6" name="Control Number" linkTarget="DocNo">
    <vt:r8>53660</vt:r8>
  </property>
</Properties>
</file>